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1CF8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7F55E8A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8A522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3CA64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Northampton into lands</w:t>
      </w:r>
    </w:p>
    <w:p w14:paraId="73182B47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41318B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20-42)</w:t>
      </w:r>
    </w:p>
    <w:p w14:paraId="3D164098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8C94F" w14:textId="77777777" w:rsidR="00865A49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0FA294" w14:textId="77777777" w:rsidR="00865A49" w:rsidRPr="00E91C57" w:rsidRDefault="00865A49" w:rsidP="00865A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02BC9568" w14:textId="2FDD0187" w:rsidR="00BA00AB" w:rsidRPr="00865A4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65A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1B0A" w14:textId="77777777" w:rsidR="00865A49" w:rsidRDefault="00865A49" w:rsidP="009139A6">
      <w:r>
        <w:separator/>
      </w:r>
    </w:p>
  </w:endnote>
  <w:endnote w:type="continuationSeparator" w:id="0">
    <w:p w14:paraId="78F55C6B" w14:textId="77777777" w:rsidR="00865A49" w:rsidRDefault="00865A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D7B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68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DB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C6730" w14:textId="77777777" w:rsidR="00865A49" w:rsidRDefault="00865A49" w:rsidP="009139A6">
      <w:r>
        <w:separator/>
      </w:r>
    </w:p>
  </w:footnote>
  <w:footnote w:type="continuationSeparator" w:id="0">
    <w:p w14:paraId="7B2DD62D" w14:textId="77777777" w:rsidR="00865A49" w:rsidRDefault="00865A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98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38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87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49"/>
    <w:rsid w:val="000666E0"/>
    <w:rsid w:val="002510B7"/>
    <w:rsid w:val="005C130B"/>
    <w:rsid w:val="00826F5C"/>
    <w:rsid w:val="00865A4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CA44D"/>
  <w15:chartTrackingRefBased/>
  <w15:docId w15:val="{38F151DB-19DB-4C48-A01D-2A9835F3C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2021-09-23T10:45:00Z</dcterms:created>
  <dcterms:modified xsi:type="dcterms:W3CDTF">2021-09-23T10:45:00Z</dcterms:modified>
</cp:coreProperties>
</file>